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01B6B" w14:textId="574FE5DF" w:rsidR="00A43CD9" w:rsidRPr="0065060D" w:rsidRDefault="0076463E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Hello,</w:t>
      </w:r>
    </w:p>
    <w:p w14:paraId="2A3EFB9F" w14:textId="342D1A0E" w:rsidR="00A43CD9" w:rsidRPr="0065060D" w:rsidRDefault="00A43CD9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Firstly, thank you for downloading our supporter pack – without you, none of this would be possible.</w:t>
      </w:r>
    </w:p>
    <w:p w14:paraId="5C5E4BF1" w14:textId="387F8D49" w:rsidR="00A43CD9" w:rsidRPr="0065060D" w:rsidRDefault="00A43CD9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 xml:space="preserve">What are we trying to </w:t>
      </w:r>
      <w:r w:rsidR="00273C53" w:rsidRPr="0065060D">
        <w:rPr>
          <w:b/>
          <w:bCs/>
          <w:sz w:val="22"/>
          <w:szCs w:val="22"/>
        </w:rPr>
        <w:t>achieve?</w:t>
      </w:r>
    </w:p>
    <w:p w14:paraId="3EFF8AE2" w14:textId="24682722" w:rsidR="00A43CD9" w:rsidRPr="0065060D" w:rsidRDefault="00A43CD9" w:rsidP="339F676C">
      <w:pPr>
        <w:rPr>
          <w:sz w:val="22"/>
          <w:szCs w:val="22"/>
        </w:rPr>
      </w:pPr>
      <w:r w:rsidRPr="0065060D">
        <w:rPr>
          <w:sz w:val="22"/>
          <w:szCs w:val="22"/>
        </w:rPr>
        <w:t>Debt can affect anyone. Yet the shame people feel around it often prevents them from getting the support they need. This </w:t>
      </w:r>
      <w:hyperlink r:id="rId12" w:history="1">
        <w:r w:rsidRPr="0065060D">
          <w:rPr>
            <w:rStyle w:val="Hyperlink"/>
            <w:sz w:val="22"/>
            <w:szCs w:val="22"/>
          </w:rPr>
          <w:t>Debt Awareness Week (16–22 March 2026),</w:t>
        </w:r>
      </w:hyperlink>
      <w:r w:rsidRPr="0065060D">
        <w:rPr>
          <w:sz w:val="22"/>
          <w:szCs w:val="22"/>
        </w:rPr>
        <w:t xml:space="preserve"> we are tackling the stigma around </w:t>
      </w:r>
      <w:r w:rsidR="0076463E" w:rsidRPr="0065060D">
        <w:rPr>
          <w:sz w:val="22"/>
          <w:szCs w:val="22"/>
        </w:rPr>
        <w:t xml:space="preserve">being in </w:t>
      </w:r>
      <w:r w:rsidRPr="0065060D">
        <w:rPr>
          <w:sz w:val="22"/>
          <w:szCs w:val="22"/>
        </w:rPr>
        <w:t>debt head-on.</w:t>
      </w:r>
    </w:p>
    <w:p w14:paraId="5D0264CE" w14:textId="01103E9E" w:rsidR="00A43CD9" w:rsidRPr="0065060D" w:rsidRDefault="00A43CD9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What the data tells us</w:t>
      </w:r>
    </w:p>
    <w:p w14:paraId="750BFB73" w14:textId="3C786F7B" w:rsidR="00A43CD9" w:rsidRPr="0065060D" w:rsidRDefault="00A43CD9" w:rsidP="339F676C">
      <w:pPr>
        <w:rPr>
          <w:sz w:val="22"/>
          <w:szCs w:val="22"/>
        </w:rPr>
      </w:pPr>
      <w:r w:rsidRPr="0065060D">
        <w:rPr>
          <w:sz w:val="22"/>
          <w:szCs w:val="22"/>
        </w:rPr>
        <w:t>Our recent national polling shows that debt is far more common - and more stigmatised - than many people realise:</w:t>
      </w:r>
    </w:p>
    <w:p w14:paraId="31421F5C" w14:textId="3D158A88" w:rsidR="00A43CD9" w:rsidRPr="0065060D" w:rsidRDefault="00A43CD9" w:rsidP="339F676C">
      <w:pPr>
        <w:ind w:left="720"/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 xml:space="preserve">Debt is common: </w:t>
      </w:r>
      <w:r w:rsidRPr="0065060D">
        <w:rPr>
          <w:sz w:val="22"/>
          <w:szCs w:val="22"/>
        </w:rPr>
        <w:t>Over half of people in the UK (50%+) have experienced problem debt at some point in their lives.</w:t>
      </w:r>
    </w:p>
    <w:p w14:paraId="51B5BAEC" w14:textId="0EDF9CD0" w:rsidR="00A43CD9" w:rsidRPr="0065060D" w:rsidRDefault="00A43CD9" w:rsidP="339F676C">
      <w:pPr>
        <w:ind w:left="720"/>
        <w:rPr>
          <w:sz w:val="22"/>
          <w:szCs w:val="22"/>
        </w:rPr>
      </w:pPr>
      <w:r w:rsidRPr="0065060D">
        <w:rPr>
          <w:b/>
          <w:bCs/>
          <w:sz w:val="22"/>
          <w:szCs w:val="22"/>
        </w:rPr>
        <w:t>Stigma keeps people silent:</w:t>
      </w:r>
      <w:r w:rsidRPr="0065060D">
        <w:rPr>
          <w:sz w:val="22"/>
          <w:szCs w:val="22"/>
        </w:rPr>
        <w:t xml:space="preserve"> While many say they would talk about money worries, almost half (44%) of people who have experienced debt told no one.</w:t>
      </w:r>
    </w:p>
    <w:p w14:paraId="2A76A3BB" w14:textId="3749952A" w:rsidR="00A43CD9" w:rsidRPr="0065060D" w:rsidRDefault="00A43CD9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 xml:space="preserve">What’s happening across the </w:t>
      </w:r>
      <w:r w:rsidR="00273C53" w:rsidRPr="0065060D">
        <w:rPr>
          <w:b/>
          <w:bCs/>
          <w:sz w:val="22"/>
          <w:szCs w:val="22"/>
        </w:rPr>
        <w:t>week?</w:t>
      </w:r>
    </w:p>
    <w:p w14:paraId="6C6861D4" w14:textId="2CDD1139" w:rsidR="00A43CD9" w:rsidRPr="0065060D" w:rsidRDefault="00A43CD9" w:rsidP="339F676C">
      <w:pPr>
        <w:rPr>
          <w:sz w:val="22"/>
          <w:szCs w:val="22"/>
        </w:rPr>
      </w:pPr>
      <w:r w:rsidRPr="0065060D">
        <w:rPr>
          <w:sz w:val="22"/>
          <w:szCs w:val="22"/>
        </w:rPr>
        <w:t>Throughout the week, we will be starting conversations about debt - and challenging harmful assumptions - wherever we can – here’s a look at our key activities:</w:t>
      </w:r>
    </w:p>
    <w:p w14:paraId="3B492BC4" w14:textId="3DA9CFCA" w:rsidR="00A43CD9" w:rsidRPr="0065060D" w:rsidRDefault="00A43CD9" w:rsidP="339F676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65060D">
        <w:rPr>
          <w:b/>
          <w:bCs/>
          <w:sz w:val="22"/>
          <w:szCs w:val="22"/>
        </w:rPr>
        <w:t>Monday</w:t>
      </w:r>
      <w:r w:rsidR="00867791" w:rsidRPr="0065060D">
        <w:rPr>
          <w:b/>
          <w:bCs/>
          <w:sz w:val="22"/>
          <w:szCs w:val="22"/>
        </w:rPr>
        <w:t xml:space="preserve"> –</w:t>
      </w:r>
      <w:r w:rsidR="00D2742F" w:rsidRPr="0065060D">
        <w:rPr>
          <w:b/>
          <w:bCs/>
          <w:sz w:val="22"/>
          <w:szCs w:val="22"/>
        </w:rPr>
        <w:t xml:space="preserve"> </w:t>
      </w:r>
      <w:r w:rsidR="00D2742F" w:rsidRPr="0065060D">
        <w:rPr>
          <w:sz w:val="22"/>
          <w:szCs w:val="22"/>
        </w:rPr>
        <w:t>share our new ‘debt doesn’t define you’</w:t>
      </w:r>
      <w:r w:rsidR="00867791" w:rsidRPr="0065060D">
        <w:rPr>
          <w:sz w:val="22"/>
          <w:szCs w:val="22"/>
        </w:rPr>
        <w:t xml:space="preserve"> mini</w:t>
      </w:r>
      <w:r w:rsidR="00F666E8" w:rsidRPr="0065060D">
        <w:rPr>
          <w:sz w:val="22"/>
          <w:szCs w:val="22"/>
        </w:rPr>
        <w:t>-doc</w:t>
      </w:r>
      <w:r w:rsidR="00D2742F" w:rsidRPr="0065060D">
        <w:rPr>
          <w:sz w:val="22"/>
          <w:szCs w:val="22"/>
        </w:rPr>
        <w:t xml:space="preserve"> </w:t>
      </w:r>
      <w:hyperlink r:id="rId13">
        <w:r w:rsidR="00D2742F" w:rsidRPr="0065060D">
          <w:rPr>
            <w:rStyle w:val="Hyperlink"/>
            <w:sz w:val="22"/>
            <w:szCs w:val="22"/>
          </w:rPr>
          <w:t xml:space="preserve">from </w:t>
        </w:r>
        <w:r w:rsidR="00B32EA5" w:rsidRPr="0065060D">
          <w:rPr>
            <w:rStyle w:val="Hyperlink"/>
            <w:sz w:val="22"/>
            <w:szCs w:val="22"/>
          </w:rPr>
          <w:t>our socials</w:t>
        </w:r>
      </w:hyperlink>
      <w:r w:rsidR="00745149" w:rsidRPr="0065060D">
        <w:rPr>
          <w:sz w:val="22"/>
          <w:szCs w:val="22"/>
        </w:rPr>
        <w:t>.</w:t>
      </w:r>
    </w:p>
    <w:p w14:paraId="24B3E9A6" w14:textId="1B39DBC6" w:rsidR="00A43CD9" w:rsidRPr="0065060D" w:rsidRDefault="00A43CD9" w:rsidP="339F676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Tuesday</w:t>
      </w:r>
      <w:r w:rsidR="00B954DF" w:rsidRPr="0065060D">
        <w:rPr>
          <w:b/>
          <w:bCs/>
          <w:sz w:val="22"/>
          <w:szCs w:val="22"/>
        </w:rPr>
        <w:t xml:space="preserve"> </w:t>
      </w:r>
      <w:r w:rsidR="00F666E8" w:rsidRPr="0065060D">
        <w:rPr>
          <w:b/>
          <w:bCs/>
          <w:sz w:val="22"/>
          <w:szCs w:val="22"/>
        </w:rPr>
        <w:t>–</w:t>
      </w:r>
      <w:r w:rsidR="00B954DF" w:rsidRPr="0065060D">
        <w:rPr>
          <w:b/>
          <w:bCs/>
          <w:sz w:val="22"/>
          <w:szCs w:val="22"/>
        </w:rPr>
        <w:t xml:space="preserve"> </w:t>
      </w:r>
      <w:r w:rsidR="00F666E8" w:rsidRPr="0065060D">
        <w:rPr>
          <w:sz w:val="22"/>
          <w:szCs w:val="22"/>
        </w:rPr>
        <w:t xml:space="preserve">share our </w:t>
      </w:r>
      <w:hyperlink r:id="rId14">
        <w:r w:rsidR="00F666E8" w:rsidRPr="0065060D">
          <w:rPr>
            <w:rStyle w:val="Hyperlink"/>
            <w:sz w:val="22"/>
            <w:szCs w:val="22"/>
          </w:rPr>
          <w:t>‘unhelpful advice’ bingo</w:t>
        </w:r>
      </w:hyperlink>
      <w:r w:rsidR="00F666E8" w:rsidRPr="0065060D">
        <w:rPr>
          <w:sz w:val="22"/>
          <w:szCs w:val="22"/>
        </w:rPr>
        <w:t xml:space="preserve"> to your </w:t>
      </w:r>
      <w:r w:rsidR="00273C53" w:rsidRPr="0065060D">
        <w:rPr>
          <w:sz w:val="22"/>
          <w:szCs w:val="22"/>
        </w:rPr>
        <w:t>followers.</w:t>
      </w:r>
    </w:p>
    <w:p w14:paraId="6FDBAE97" w14:textId="36953E24" w:rsidR="00A43CD9" w:rsidRPr="0065060D" w:rsidRDefault="00A43CD9" w:rsidP="339F676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Wednesday</w:t>
      </w:r>
      <w:r w:rsidR="00867791" w:rsidRPr="0065060D">
        <w:rPr>
          <w:b/>
          <w:bCs/>
          <w:sz w:val="22"/>
          <w:szCs w:val="22"/>
        </w:rPr>
        <w:t xml:space="preserve"> – </w:t>
      </w:r>
      <w:r w:rsidR="00B954DF" w:rsidRPr="0065060D">
        <w:rPr>
          <w:sz w:val="22"/>
          <w:szCs w:val="22"/>
        </w:rPr>
        <w:t xml:space="preserve">highlight our </w:t>
      </w:r>
      <w:hyperlink r:id="rId15">
        <w:r w:rsidR="00867791" w:rsidRPr="0065060D">
          <w:rPr>
            <w:rStyle w:val="Hyperlink"/>
            <w:sz w:val="22"/>
            <w:szCs w:val="22"/>
          </w:rPr>
          <w:t>Reddit ‘Ask me anything’</w:t>
        </w:r>
      </w:hyperlink>
      <w:r w:rsidR="00867791" w:rsidRPr="0065060D">
        <w:rPr>
          <w:sz w:val="22"/>
          <w:szCs w:val="22"/>
        </w:rPr>
        <w:t xml:space="preserve"> </w:t>
      </w:r>
      <w:r w:rsidR="00B954DF" w:rsidRPr="0065060D">
        <w:rPr>
          <w:sz w:val="22"/>
          <w:szCs w:val="22"/>
        </w:rPr>
        <w:t>to your followers</w:t>
      </w:r>
      <w:r w:rsidR="00745149" w:rsidRPr="0065060D">
        <w:rPr>
          <w:sz w:val="22"/>
          <w:szCs w:val="22"/>
        </w:rPr>
        <w:t>.</w:t>
      </w:r>
    </w:p>
    <w:p w14:paraId="58423DE1" w14:textId="167DC90B" w:rsidR="00A43CD9" w:rsidRPr="0065060D" w:rsidRDefault="00A43CD9" w:rsidP="339F676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Thursday</w:t>
      </w:r>
      <w:r w:rsidR="00867791" w:rsidRPr="0065060D">
        <w:rPr>
          <w:b/>
          <w:bCs/>
          <w:sz w:val="22"/>
          <w:szCs w:val="22"/>
        </w:rPr>
        <w:t xml:space="preserve"> </w:t>
      </w:r>
      <w:r w:rsidR="00F666E8" w:rsidRPr="0065060D">
        <w:rPr>
          <w:b/>
          <w:bCs/>
          <w:sz w:val="22"/>
          <w:szCs w:val="22"/>
        </w:rPr>
        <w:t xml:space="preserve">– </w:t>
      </w:r>
      <w:r w:rsidR="00F666E8" w:rsidRPr="0065060D">
        <w:rPr>
          <w:sz w:val="22"/>
          <w:szCs w:val="22"/>
        </w:rPr>
        <w:t xml:space="preserve">share our </w:t>
      </w:r>
      <w:hyperlink r:id="rId16">
        <w:r w:rsidR="00F666E8" w:rsidRPr="0065060D">
          <w:rPr>
            <w:rStyle w:val="Hyperlink"/>
            <w:sz w:val="22"/>
            <w:szCs w:val="22"/>
          </w:rPr>
          <w:t>‘how to talk about debt’</w:t>
        </w:r>
      </w:hyperlink>
      <w:r w:rsidR="00F666E8" w:rsidRPr="0065060D">
        <w:rPr>
          <w:sz w:val="22"/>
          <w:szCs w:val="22"/>
        </w:rPr>
        <w:t xml:space="preserve"> video guide</w:t>
      </w:r>
      <w:r w:rsidR="00745149" w:rsidRPr="0065060D">
        <w:rPr>
          <w:sz w:val="22"/>
          <w:szCs w:val="22"/>
        </w:rPr>
        <w:t>.</w:t>
      </w:r>
    </w:p>
    <w:p w14:paraId="73E8E25F" w14:textId="76BCA243" w:rsidR="00A43CD9" w:rsidRPr="0065060D" w:rsidRDefault="00A43CD9" w:rsidP="339F676C">
      <w:pPr>
        <w:pStyle w:val="ListParagraph"/>
        <w:numPr>
          <w:ilvl w:val="0"/>
          <w:numId w:val="19"/>
        </w:numPr>
        <w:rPr>
          <w:sz w:val="22"/>
          <w:szCs w:val="22"/>
        </w:rPr>
      </w:pPr>
      <w:r w:rsidRPr="0065060D">
        <w:rPr>
          <w:b/>
          <w:bCs/>
          <w:sz w:val="22"/>
          <w:szCs w:val="22"/>
        </w:rPr>
        <w:t xml:space="preserve">Friday </w:t>
      </w:r>
      <w:r w:rsidR="00F666E8" w:rsidRPr="0065060D">
        <w:rPr>
          <w:b/>
          <w:bCs/>
          <w:sz w:val="22"/>
          <w:szCs w:val="22"/>
        </w:rPr>
        <w:t>–</w:t>
      </w:r>
      <w:r w:rsidR="00B954DF" w:rsidRPr="0065060D">
        <w:rPr>
          <w:b/>
          <w:bCs/>
          <w:sz w:val="22"/>
          <w:szCs w:val="22"/>
        </w:rPr>
        <w:t xml:space="preserve"> </w:t>
      </w:r>
      <w:r w:rsidR="00F666E8" w:rsidRPr="0065060D">
        <w:rPr>
          <w:sz w:val="22"/>
          <w:szCs w:val="22"/>
        </w:rPr>
        <w:t xml:space="preserve">share our </w:t>
      </w:r>
      <w:hyperlink r:id="rId17">
        <w:r w:rsidR="4CB21FA8" w:rsidRPr="0065060D">
          <w:rPr>
            <w:rStyle w:val="Hyperlink"/>
            <w:sz w:val="22"/>
            <w:szCs w:val="22"/>
          </w:rPr>
          <w:t>latest client stories</w:t>
        </w:r>
      </w:hyperlink>
      <w:r w:rsidR="00745149" w:rsidRPr="0065060D">
        <w:rPr>
          <w:sz w:val="22"/>
          <w:szCs w:val="22"/>
        </w:rPr>
        <w:t xml:space="preserve"> across our B2C socials.</w:t>
      </w:r>
    </w:p>
    <w:p w14:paraId="09B25DE4" w14:textId="729655ED" w:rsidR="00A43CD9" w:rsidRPr="0065060D" w:rsidRDefault="00A43CD9" w:rsidP="339F676C">
      <w:pPr>
        <w:pStyle w:val="ListParagraph"/>
        <w:numPr>
          <w:ilvl w:val="0"/>
          <w:numId w:val="19"/>
        </w:num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 xml:space="preserve">Saturday </w:t>
      </w:r>
      <w:r w:rsidR="00F666E8" w:rsidRPr="0065060D">
        <w:rPr>
          <w:b/>
          <w:bCs/>
          <w:sz w:val="22"/>
          <w:szCs w:val="22"/>
        </w:rPr>
        <w:t>–</w:t>
      </w:r>
      <w:r w:rsidR="00B954DF" w:rsidRPr="0065060D">
        <w:rPr>
          <w:b/>
          <w:bCs/>
          <w:sz w:val="22"/>
          <w:szCs w:val="22"/>
        </w:rPr>
        <w:t xml:space="preserve"> </w:t>
      </w:r>
      <w:r w:rsidR="00F666E8" w:rsidRPr="0065060D">
        <w:rPr>
          <w:sz w:val="22"/>
          <w:szCs w:val="22"/>
        </w:rPr>
        <w:t>share our educational content around BNPL</w:t>
      </w:r>
      <w:r w:rsidR="00D41171" w:rsidRPr="0065060D">
        <w:rPr>
          <w:sz w:val="22"/>
          <w:szCs w:val="22"/>
        </w:rPr>
        <w:t xml:space="preserve"> </w:t>
      </w:r>
      <w:hyperlink r:id="rId18">
        <w:r w:rsidR="00D41171" w:rsidRPr="0065060D">
          <w:rPr>
            <w:rStyle w:val="Hyperlink"/>
            <w:sz w:val="22"/>
            <w:szCs w:val="22"/>
          </w:rPr>
          <w:t>on Facebook</w:t>
        </w:r>
      </w:hyperlink>
      <w:r w:rsidR="00745149" w:rsidRPr="0065060D">
        <w:rPr>
          <w:sz w:val="22"/>
          <w:szCs w:val="22"/>
        </w:rPr>
        <w:t>.</w:t>
      </w:r>
    </w:p>
    <w:p w14:paraId="68ABE534" w14:textId="77777777" w:rsidR="00A43CD9" w:rsidRPr="0065060D" w:rsidRDefault="00A43CD9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How you can help</w:t>
      </w:r>
    </w:p>
    <w:p w14:paraId="20C8CD4C" w14:textId="61CB9CCB" w:rsidR="00A43CD9" w:rsidRPr="0065060D" w:rsidRDefault="00A43CD9" w:rsidP="339F676C">
      <w:pPr>
        <w:rPr>
          <w:sz w:val="22"/>
          <w:szCs w:val="22"/>
        </w:rPr>
      </w:pPr>
      <w:r w:rsidRPr="0065060D">
        <w:rPr>
          <w:sz w:val="22"/>
          <w:szCs w:val="22"/>
        </w:rPr>
        <w:t xml:space="preserve">We’d really appreciate you </w:t>
      </w:r>
      <w:r w:rsidR="00FF0250">
        <w:rPr>
          <w:sz w:val="22"/>
          <w:szCs w:val="22"/>
        </w:rPr>
        <w:t>re-</w:t>
      </w:r>
      <w:r w:rsidRPr="0065060D">
        <w:rPr>
          <w:sz w:val="22"/>
          <w:szCs w:val="22"/>
        </w:rPr>
        <w:t>sharing our content to your organisation’s or your personal following so we can reach as many people as possible.</w:t>
      </w:r>
    </w:p>
    <w:p w14:paraId="7497F223" w14:textId="7BE602F5" w:rsidR="00A43CD9" w:rsidRPr="0065060D" w:rsidRDefault="00A43CD9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In this pack we’ve provided:</w:t>
      </w:r>
    </w:p>
    <w:p w14:paraId="6F49537D" w14:textId="511E78D2" w:rsidR="00A43CD9" w:rsidRPr="0065060D" w:rsidRDefault="00A43CD9" w:rsidP="339F676C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65060D">
        <w:rPr>
          <w:b/>
          <w:bCs/>
          <w:sz w:val="22"/>
          <w:szCs w:val="22"/>
        </w:rPr>
        <w:t>A teaser animation</w:t>
      </w:r>
      <w:r w:rsidRPr="0065060D">
        <w:rPr>
          <w:sz w:val="22"/>
          <w:szCs w:val="22"/>
        </w:rPr>
        <w:t xml:space="preserve"> that you can post </w:t>
      </w:r>
      <w:r w:rsidR="0023071E" w:rsidRPr="0065060D">
        <w:rPr>
          <w:sz w:val="22"/>
          <w:szCs w:val="22"/>
        </w:rPr>
        <w:t>any time</w:t>
      </w:r>
      <w:r w:rsidRPr="0065060D">
        <w:rPr>
          <w:sz w:val="22"/>
          <w:szCs w:val="22"/>
        </w:rPr>
        <w:t xml:space="preserve"> before 16</w:t>
      </w:r>
      <w:r w:rsidR="00867791" w:rsidRPr="0065060D">
        <w:rPr>
          <w:sz w:val="22"/>
          <w:szCs w:val="22"/>
          <w:vertAlign w:val="superscript"/>
        </w:rPr>
        <w:t xml:space="preserve"> </w:t>
      </w:r>
      <w:r w:rsidR="00273C53" w:rsidRPr="0065060D">
        <w:rPr>
          <w:sz w:val="22"/>
          <w:szCs w:val="22"/>
        </w:rPr>
        <w:t>March.</w:t>
      </w:r>
    </w:p>
    <w:p w14:paraId="53319A7D" w14:textId="51897590" w:rsidR="00A43CD9" w:rsidRPr="0065060D" w:rsidRDefault="00A43CD9" w:rsidP="339F676C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65060D">
        <w:rPr>
          <w:b/>
          <w:bCs/>
          <w:sz w:val="22"/>
          <w:szCs w:val="22"/>
        </w:rPr>
        <w:t>A launch animation</w:t>
      </w:r>
      <w:r w:rsidRPr="0065060D">
        <w:rPr>
          <w:sz w:val="22"/>
          <w:szCs w:val="22"/>
        </w:rPr>
        <w:t xml:space="preserve"> </w:t>
      </w:r>
      <w:r w:rsidR="0023071E" w:rsidRPr="0065060D">
        <w:rPr>
          <w:sz w:val="22"/>
          <w:szCs w:val="22"/>
        </w:rPr>
        <w:t>to</w:t>
      </w:r>
      <w:r w:rsidRPr="0065060D">
        <w:rPr>
          <w:sz w:val="22"/>
          <w:szCs w:val="22"/>
        </w:rPr>
        <w:t xml:space="preserve"> post </w:t>
      </w:r>
      <w:r w:rsidR="0023071E" w:rsidRPr="0065060D">
        <w:rPr>
          <w:sz w:val="22"/>
          <w:szCs w:val="22"/>
        </w:rPr>
        <w:t xml:space="preserve">during the week </w:t>
      </w:r>
      <w:r w:rsidR="00867791" w:rsidRPr="0065060D">
        <w:rPr>
          <w:sz w:val="22"/>
          <w:szCs w:val="22"/>
        </w:rPr>
        <w:t>(</w:t>
      </w:r>
      <w:r w:rsidR="0023071E" w:rsidRPr="0065060D">
        <w:rPr>
          <w:sz w:val="22"/>
          <w:szCs w:val="22"/>
        </w:rPr>
        <w:t>embargoed until</w:t>
      </w:r>
      <w:r w:rsidR="00867791" w:rsidRPr="0065060D">
        <w:rPr>
          <w:sz w:val="22"/>
          <w:szCs w:val="22"/>
        </w:rPr>
        <w:t xml:space="preserve"> 9am</w:t>
      </w:r>
      <w:r w:rsidR="12BFAA11" w:rsidRPr="0065060D">
        <w:rPr>
          <w:sz w:val="22"/>
          <w:szCs w:val="22"/>
        </w:rPr>
        <w:t>,</w:t>
      </w:r>
      <w:r w:rsidR="00867791" w:rsidRPr="0065060D">
        <w:rPr>
          <w:sz w:val="22"/>
          <w:szCs w:val="22"/>
        </w:rPr>
        <w:t xml:space="preserve"> 16 March)</w:t>
      </w:r>
      <w:r w:rsidR="00273C53" w:rsidRPr="0065060D">
        <w:rPr>
          <w:sz w:val="22"/>
          <w:szCs w:val="22"/>
        </w:rPr>
        <w:t>.</w:t>
      </w:r>
    </w:p>
    <w:p w14:paraId="6C79CB35" w14:textId="72B40FE8" w:rsidR="1F705FF8" w:rsidRPr="0065060D" w:rsidRDefault="1F705FF8" w:rsidP="339F676C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65060D">
        <w:rPr>
          <w:b/>
          <w:bCs/>
          <w:sz w:val="22"/>
          <w:szCs w:val="22"/>
        </w:rPr>
        <w:t>Suggested social copy</w:t>
      </w:r>
      <w:r w:rsidRPr="0065060D">
        <w:rPr>
          <w:sz w:val="22"/>
          <w:szCs w:val="22"/>
        </w:rPr>
        <w:t xml:space="preserve"> to use </w:t>
      </w:r>
      <w:r w:rsidR="00FB5033" w:rsidRPr="0065060D">
        <w:rPr>
          <w:sz w:val="22"/>
          <w:szCs w:val="22"/>
        </w:rPr>
        <w:t xml:space="preserve">with the animations </w:t>
      </w:r>
      <w:r w:rsidRPr="0065060D">
        <w:rPr>
          <w:sz w:val="22"/>
          <w:szCs w:val="22"/>
        </w:rPr>
        <w:t>when posting about the week on your social media</w:t>
      </w:r>
      <w:r w:rsidR="00FB5033" w:rsidRPr="0065060D">
        <w:rPr>
          <w:sz w:val="22"/>
          <w:szCs w:val="22"/>
        </w:rPr>
        <w:t xml:space="preserve"> channels.</w:t>
      </w:r>
    </w:p>
    <w:p w14:paraId="737E19C6" w14:textId="28A2A42C" w:rsidR="00A43CD9" w:rsidRPr="0065060D" w:rsidRDefault="00273C53" w:rsidP="339F676C">
      <w:pPr>
        <w:pStyle w:val="ListParagraph"/>
        <w:numPr>
          <w:ilvl w:val="0"/>
          <w:numId w:val="20"/>
        </w:numPr>
        <w:rPr>
          <w:sz w:val="22"/>
          <w:szCs w:val="22"/>
        </w:rPr>
      </w:pPr>
      <w:r w:rsidRPr="0065060D">
        <w:rPr>
          <w:b/>
          <w:bCs/>
          <w:sz w:val="22"/>
          <w:szCs w:val="22"/>
        </w:rPr>
        <w:t>A</w:t>
      </w:r>
      <w:r w:rsidR="00A43CD9" w:rsidRPr="0065060D">
        <w:rPr>
          <w:b/>
          <w:bCs/>
          <w:sz w:val="22"/>
          <w:szCs w:val="22"/>
        </w:rPr>
        <w:t xml:space="preserve"> digital poster </w:t>
      </w:r>
      <w:r w:rsidR="00DC1A7D" w:rsidRPr="0065060D">
        <w:rPr>
          <w:b/>
          <w:bCs/>
          <w:sz w:val="22"/>
          <w:szCs w:val="22"/>
        </w:rPr>
        <w:t xml:space="preserve">(or </w:t>
      </w:r>
      <w:r w:rsidR="00A43CD9" w:rsidRPr="0065060D">
        <w:rPr>
          <w:b/>
          <w:bCs/>
          <w:sz w:val="22"/>
          <w:szCs w:val="22"/>
        </w:rPr>
        <w:t xml:space="preserve">A4 </w:t>
      </w:r>
      <w:r w:rsidR="0069328C" w:rsidRPr="0065060D">
        <w:rPr>
          <w:b/>
          <w:bCs/>
          <w:sz w:val="22"/>
          <w:szCs w:val="22"/>
        </w:rPr>
        <w:t>printable version</w:t>
      </w:r>
      <w:r w:rsidR="00DC1A7D" w:rsidRPr="0065060D">
        <w:rPr>
          <w:b/>
          <w:bCs/>
          <w:sz w:val="22"/>
          <w:szCs w:val="22"/>
        </w:rPr>
        <w:t xml:space="preserve">) </w:t>
      </w:r>
      <w:r w:rsidR="00DC1A7D" w:rsidRPr="0065060D">
        <w:rPr>
          <w:sz w:val="22"/>
          <w:szCs w:val="22"/>
        </w:rPr>
        <w:t>to display in your organisation’s offices to help raise awareness.</w:t>
      </w:r>
    </w:p>
    <w:p w14:paraId="1B09949E" w14:textId="793CA739" w:rsidR="00A43CD9" w:rsidRPr="0065060D" w:rsidRDefault="00A43CD9" w:rsidP="339F676C">
      <w:pPr>
        <w:rPr>
          <w:sz w:val="22"/>
          <w:szCs w:val="22"/>
        </w:rPr>
      </w:pPr>
      <w:r w:rsidRPr="0065060D">
        <w:rPr>
          <w:sz w:val="22"/>
          <w:szCs w:val="22"/>
        </w:rPr>
        <w:t>Thanks again for your support.</w:t>
      </w:r>
    </w:p>
    <w:p w14:paraId="324FA116" w14:textId="3EE4F882" w:rsidR="00A43CD9" w:rsidRPr="0065060D" w:rsidRDefault="00A43CD9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Rebecca Angle</w:t>
      </w:r>
    </w:p>
    <w:p w14:paraId="7824C5CB" w14:textId="7A2671FD" w:rsidR="006E18DD" w:rsidRPr="0065060D" w:rsidRDefault="00A43CD9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 xml:space="preserve">Marketing Manager </w:t>
      </w:r>
    </w:p>
    <w:p w14:paraId="2272F533" w14:textId="008C1C5A" w:rsidR="006E18DD" w:rsidRPr="0065060D" w:rsidRDefault="006E18DD" w:rsidP="339F676C">
      <w:pPr>
        <w:rPr>
          <w:b/>
          <w:bCs/>
          <w:sz w:val="22"/>
          <w:szCs w:val="22"/>
        </w:rPr>
      </w:pPr>
      <w:r w:rsidRPr="0065060D">
        <w:rPr>
          <w:b/>
          <w:bCs/>
          <w:sz w:val="22"/>
          <w:szCs w:val="22"/>
        </w:rPr>
        <w:t>StepChange Debt Charity</w:t>
      </w:r>
    </w:p>
    <w:sectPr w:rsidR="006E18DD" w:rsidRPr="0065060D" w:rsidSect="004E2049">
      <w:headerReference w:type="default" r:id="rId19"/>
      <w:footerReference w:type="default" r:id="rId20"/>
      <w:headerReference w:type="first" r:id="rId21"/>
      <w:pgSz w:w="11906" w:h="16838"/>
      <w:pgMar w:top="2082" w:right="1134" w:bottom="1440" w:left="1134" w:header="709" w:footer="28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68052" w14:textId="77777777" w:rsidR="00514F91" w:rsidRDefault="00514F91" w:rsidP="007E06C9">
      <w:pPr>
        <w:spacing w:after="0" w:line="240" w:lineRule="auto"/>
      </w:pPr>
      <w:r>
        <w:separator/>
      </w:r>
    </w:p>
  </w:endnote>
  <w:endnote w:type="continuationSeparator" w:id="0">
    <w:p w14:paraId="679CC6C4" w14:textId="77777777" w:rsidR="00514F91" w:rsidRDefault="00514F91" w:rsidP="007E06C9">
      <w:pPr>
        <w:spacing w:after="0" w:line="240" w:lineRule="auto"/>
      </w:pPr>
      <w:r>
        <w:continuationSeparator/>
      </w:r>
    </w:p>
  </w:endnote>
  <w:endnote w:type="continuationNotice" w:id="1">
    <w:p w14:paraId="14900F96" w14:textId="77777777" w:rsidR="00514F91" w:rsidRDefault="00514F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 Sans">
    <w:altName w:val="Cambria"/>
    <w:panose1 w:val="00000000000000000000"/>
    <w:charset w:val="00"/>
    <w:family w:val="auto"/>
    <w:pitch w:val="variable"/>
    <w:sig w:usb0="A00000BF" w:usb1="4000204B" w:usb2="00000000" w:usb3="00000000" w:csb0="00000093" w:csb1="00000000"/>
  </w:font>
  <w:font w:name="Degular">
    <w:altName w:val="Cambria"/>
    <w:panose1 w:val="020B0804050503060204"/>
    <w:charset w:val="00"/>
    <w:family w:val="swiss"/>
    <w:pitch w:val="variable"/>
    <w:sig w:usb0="A000002F" w:usb1="5000000A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37593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9B64E1" w14:textId="77777777" w:rsidR="003515E4" w:rsidRDefault="003515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79BDA3" w14:textId="77777777" w:rsidR="003515E4" w:rsidRDefault="00351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625B3" w14:textId="77777777" w:rsidR="00514F91" w:rsidRDefault="00514F91" w:rsidP="007E06C9">
      <w:pPr>
        <w:spacing w:after="0" w:line="240" w:lineRule="auto"/>
      </w:pPr>
      <w:r>
        <w:separator/>
      </w:r>
    </w:p>
  </w:footnote>
  <w:footnote w:type="continuationSeparator" w:id="0">
    <w:p w14:paraId="73200D28" w14:textId="77777777" w:rsidR="00514F91" w:rsidRDefault="00514F91" w:rsidP="007E06C9">
      <w:pPr>
        <w:spacing w:after="0" w:line="240" w:lineRule="auto"/>
      </w:pPr>
      <w:r>
        <w:continuationSeparator/>
      </w:r>
    </w:p>
  </w:footnote>
  <w:footnote w:type="continuationNotice" w:id="1">
    <w:p w14:paraId="008CBB65" w14:textId="77777777" w:rsidR="00514F91" w:rsidRDefault="00514F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F279" w14:textId="7C33F484" w:rsidR="00EC2587" w:rsidRDefault="003515E4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7A38A13C" wp14:editId="698E79DF">
          <wp:simplePos x="0" y="0"/>
          <wp:positionH relativeFrom="column">
            <wp:posOffset>4951563</wp:posOffset>
          </wp:positionH>
          <wp:positionV relativeFrom="paragraph">
            <wp:posOffset>-207669</wp:posOffset>
          </wp:positionV>
          <wp:extent cx="1544224" cy="606762"/>
          <wp:effectExtent l="0" t="0" r="0" b="0"/>
          <wp:wrapNone/>
          <wp:docPr id="1" name="Picture 1" descr="A picture containing font, graphics, text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font, graphics, text,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4224" cy="6067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99A6D" w14:textId="7E7E9080" w:rsidR="0075530F" w:rsidRDefault="003515E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E6629D" wp14:editId="3661EB84">
          <wp:simplePos x="0" y="0"/>
          <wp:positionH relativeFrom="column">
            <wp:posOffset>4938395</wp:posOffset>
          </wp:positionH>
          <wp:positionV relativeFrom="paragraph">
            <wp:posOffset>-208280</wp:posOffset>
          </wp:positionV>
          <wp:extent cx="1543685" cy="606425"/>
          <wp:effectExtent l="0" t="0" r="0" b="0"/>
          <wp:wrapNone/>
          <wp:docPr id="2" name="Picture 2" descr="A picture containing font, graphics, text,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font, graphics, text,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68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Insert document </w:t>
    </w:r>
    <w:r w:rsidR="00273C53">
      <w:t>title.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6D6A"/>
    <w:multiLevelType w:val="hybridMultilevel"/>
    <w:tmpl w:val="9E1039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A0EF2"/>
    <w:multiLevelType w:val="hybridMultilevel"/>
    <w:tmpl w:val="078E0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80E39"/>
    <w:multiLevelType w:val="hybridMultilevel"/>
    <w:tmpl w:val="78500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2D5"/>
    <w:multiLevelType w:val="hybridMultilevel"/>
    <w:tmpl w:val="1A5459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AC4030"/>
    <w:multiLevelType w:val="hybridMultilevel"/>
    <w:tmpl w:val="4B205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86745"/>
    <w:multiLevelType w:val="hybridMultilevel"/>
    <w:tmpl w:val="018EF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210ABE"/>
    <w:multiLevelType w:val="hybridMultilevel"/>
    <w:tmpl w:val="9DA65B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70510"/>
    <w:multiLevelType w:val="hybridMultilevel"/>
    <w:tmpl w:val="6ED665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83E13"/>
    <w:multiLevelType w:val="hybridMultilevel"/>
    <w:tmpl w:val="60727D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0E7E0"/>
    <w:multiLevelType w:val="hybridMultilevel"/>
    <w:tmpl w:val="36BE68B8"/>
    <w:lvl w:ilvl="0" w:tplc="F6A0F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542B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3AA7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1EF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5269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A88A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2E5F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30FE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38FE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9D577F"/>
    <w:multiLevelType w:val="hybridMultilevel"/>
    <w:tmpl w:val="BDCA8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D0524F"/>
    <w:multiLevelType w:val="hybridMultilevel"/>
    <w:tmpl w:val="D94231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F6302"/>
    <w:multiLevelType w:val="hybridMultilevel"/>
    <w:tmpl w:val="30688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F7109F"/>
    <w:multiLevelType w:val="hybridMultilevel"/>
    <w:tmpl w:val="D0EA6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696FF9"/>
    <w:multiLevelType w:val="multilevel"/>
    <w:tmpl w:val="C2142A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A77BFC"/>
    <w:multiLevelType w:val="hybridMultilevel"/>
    <w:tmpl w:val="8E76B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55D9F"/>
    <w:multiLevelType w:val="hybridMultilevel"/>
    <w:tmpl w:val="EB34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674411">
    <w:abstractNumId w:val="1"/>
  </w:num>
  <w:num w:numId="2" w16cid:durableId="155269527">
    <w:abstractNumId w:val="11"/>
  </w:num>
  <w:num w:numId="3" w16cid:durableId="1397969354">
    <w:abstractNumId w:val="0"/>
  </w:num>
  <w:num w:numId="4" w16cid:durableId="628559464">
    <w:abstractNumId w:val="12"/>
  </w:num>
  <w:num w:numId="5" w16cid:durableId="348215038">
    <w:abstractNumId w:val="6"/>
  </w:num>
  <w:num w:numId="6" w16cid:durableId="1849513995">
    <w:abstractNumId w:val="16"/>
  </w:num>
  <w:num w:numId="7" w16cid:durableId="446509657">
    <w:abstractNumId w:val="8"/>
  </w:num>
  <w:num w:numId="8" w16cid:durableId="1894777467">
    <w:abstractNumId w:val="10"/>
  </w:num>
  <w:num w:numId="9" w16cid:durableId="1095981075">
    <w:abstractNumId w:val="2"/>
  </w:num>
  <w:num w:numId="10" w16cid:durableId="128548664">
    <w:abstractNumId w:val="13"/>
  </w:num>
  <w:num w:numId="11" w16cid:durableId="1621643527">
    <w:abstractNumId w:val="9"/>
  </w:num>
  <w:num w:numId="12" w16cid:durableId="872691549">
    <w:abstractNumId w:val="7"/>
  </w:num>
  <w:num w:numId="13" w16cid:durableId="2042048758">
    <w:abstractNumId w:val="4"/>
  </w:num>
  <w:num w:numId="14" w16cid:durableId="1817214808">
    <w:abstractNumId w:val="1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5" w16cid:durableId="1312254264">
    <w:abstractNumId w:val="1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6" w16cid:durableId="471826012">
    <w:abstractNumId w:val="1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7" w16cid:durableId="962230496">
    <w:abstractNumId w:val="14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18" w16cid:durableId="962930395">
    <w:abstractNumId w:val="15"/>
  </w:num>
  <w:num w:numId="19" w16cid:durableId="1744066919">
    <w:abstractNumId w:val="5"/>
  </w:num>
  <w:num w:numId="20" w16cid:durableId="172377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587"/>
    <w:rsid w:val="00002ACC"/>
    <w:rsid w:val="0001449B"/>
    <w:rsid w:val="00016EAD"/>
    <w:rsid w:val="000432AE"/>
    <w:rsid w:val="0005100F"/>
    <w:rsid w:val="000544E8"/>
    <w:rsid w:val="00057E06"/>
    <w:rsid w:val="00060958"/>
    <w:rsid w:val="00063C8A"/>
    <w:rsid w:val="00081BDF"/>
    <w:rsid w:val="000B02C4"/>
    <w:rsid w:val="000B54D1"/>
    <w:rsid w:val="000D4F1D"/>
    <w:rsid w:val="000E081E"/>
    <w:rsid w:val="000E4A33"/>
    <w:rsid w:val="00103E29"/>
    <w:rsid w:val="00103E81"/>
    <w:rsid w:val="0010435D"/>
    <w:rsid w:val="001076F0"/>
    <w:rsid w:val="00124368"/>
    <w:rsid w:val="00141FD1"/>
    <w:rsid w:val="00142A6A"/>
    <w:rsid w:val="00157904"/>
    <w:rsid w:val="00157964"/>
    <w:rsid w:val="00170CE7"/>
    <w:rsid w:val="00172CBD"/>
    <w:rsid w:val="0018785E"/>
    <w:rsid w:val="001B269E"/>
    <w:rsid w:val="001C5190"/>
    <w:rsid w:val="001C7E02"/>
    <w:rsid w:val="001D64E5"/>
    <w:rsid w:val="001E20D0"/>
    <w:rsid w:val="001E7CC4"/>
    <w:rsid w:val="0022552B"/>
    <w:rsid w:val="0023071E"/>
    <w:rsid w:val="002468F8"/>
    <w:rsid w:val="00265431"/>
    <w:rsid w:val="00273C53"/>
    <w:rsid w:val="002828AE"/>
    <w:rsid w:val="00290143"/>
    <w:rsid w:val="002A17CD"/>
    <w:rsid w:val="002A3730"/>
    <w:rsid w:val="002D6E66"/>
    <w:rsid w:val="002E13F1"/>
    <w:rsid w:val="002E3673"/>
    <w:rsid w:val="00310D19"/>
    <w:rsid w:val="003216CA"/>
    <w:rsid w:val="00333FAD"/>
    <w:rsid w:val="003418D0"/>
    <w:rsid w:val="003437B7"/>
    <w:rsid w:val="00345111"/>
    <w:rsid w:val="003515E4"/>
    <w:rsid w:val="00365029"/>
    <w:rsid w:val="00367A1D"/>
    <w:rsid w:val="00370A11"/>
    <w:rsid w:val="00377BF2"/>
    <w:rsid w:val="003A2451"/>
    <w:rsid w:val="003A50B0"/>
    <w:rsid w:val="003B719A"/>
    <w:rsid w:val="003B7570"/>
    <w:rsid w:val="003C5046"/>
    <w:rsid w:val="003F57C5"/>
    <w:rsid w:val="004045F0"/>
    <w:rsid w:val="004068D3"/>
    <w:rsid w:val="00415BB6"/>
    <w:rsid w:val="00426B94"/>
    <w:rsid w:val="004321EB"/>
    <w:rsid w:val="004364FC"/>
    <w:rsid w:val="00442C07"/>
    <w:rsid w:val="00471944"/>
    <w:rsid w:val="0047304E"/>
    <w:rsid w:val="004745CE"/>
    <w:rsid w:val="004872DC"/>
    <w:rsid w:val="004B4F35"/>
    <w:rsid w:val="004C4C80"/>
    <w:rsid w:val="004E1514"/>
    <w:rsid w:val="004E2049"/>
    <w:rsid w:val="004F503B"/>
    <w:rsid w:val="004F5113"/>
    <w:rsid w:val="00504565"/>
    <w:rsid w:val="00514F91"/>
    <w:rsid w:val="005372C0"/>
    <w:rsid w:val="00540B91"/>
    <w:rsid w:val="00541042"/>
    <w:rsid w:val="0054730E"/>
    <w:rsid w:val="00561472"/>
    <w:rsid w:val="00573A0C"/>
    <w:rsid w:val="00575AD6"/>
    <w:rsid w:val="00577F12"/>
    <w:rsid w:val="00585358"/>
    <w:rsid w:val="0058799D"/>
    <w:rsid w:val="005974C9"/>
    <w:rsid w:val="005A0A67"/>
    <w:rsid w:val="005A7E0B"/>
    <w:rsid w:val="005C3055"/>
    <w:rsid w:val="005C335D"/>
    <w:rsid w:val="005E3A39"/>
    <w:rsid w:val="005E5E9D"/>
    <w:rsid w:val="005F19CA"/>
    <w:rsid w:val="005F4206"/>
    <w:rsid w:val="00602694"/>
    <w:rsid w:val="00630181"/>
    <w:rsid w:val="00632A2A"/>
    <w:rsid w:val="0065060D"/>
    <w:rsid w:val="00657377"/>
    <w:rsid w:val="006666EC"/>
    <w:rsid w:val="006773CF"/>
    <w:rsid w:val="00681A20"/>
    <w:rsid w:val="0069152E"/>
    <w:rsid w:val="0069328C"/>
    <w:rsid w:val="006B480C"/>
    <w:rsid w:val="006E18DD"/>
    <w:rsid w:val="0070127D"/>
    <w:rsid w:val="007306CE"/>
    <w:rsid w:val="00737334"/>
    <w:rsid w:val="00745149"/>
    <w:rsid w:val="007461D8"/>
    <w:rsid w:val="0075530F"/>
    <w:rsid w:val="0076463E"/>
    <w:rsid w:val="0076718C"/>
    <w:rsid w:val="00774A0A"/>
    <w:rsid w:val="007767F1"/>
    <w:rsid w:val="00783730"/>
    <w:rsid w:val="00793C53"/>
    <w:rsid w:val="00795C58"/>
    <w:rsid w:val="007A573E"/>
    <w:rsid w:val="007C12C2"/>
    <w:rsid w:val="007C540B"/>
    <w:rsid w:val="007C7CE9"/>
    <w:rsid w:val="007D58C7"/>
    <w:rsid w:val="007D65C0"/>
    <w:rsid w:val="007E06C9"/>
    <w:rsid w:val="008320EE"/>
    <w:rsid w:val="00840870"/>
    <w:rsid w:val="00844E30"/>
    <w:rsid w:val="0085061D"/>
    <w:rsid w:val="00860EEF"/>
    <w:rsid w:val="00867791"/>
    <w:rsid w:val="008A10F0"/>
    <w:rsid w:val="008A2E7F"/>
    <w:rsid w:val="008C5453"/>
    <w:rsid w:val="008D640A"/>
    <w:rsid w:val="008D6C17"/>
    <w:rsid w:val="008D7106"/>
    <w:rsid w:val="008E5C9B"/>
    <w:rsid w:val="008F4FD9"/>
    <w:rsid w:val="00910721"/>
    <w:rsid w:val="00913753"/>
    <w:rsid w:val="00913820"/>
    <w:rsid w:val="009168C8"/>
    <w:rsid w:val="00946DDE"/>
    <w:rsid w:val="00954AA8"/>
    <w:rsid w:val="0095732F"/>
    <w:rsid w:val="009640C4"/>
    <w:rsid w:val="009648C1"/>
    <w:rsid w:val="00977690"/>
    <w:rsid w:val="009933C5"/>
    <w:rsid w:val="009940A4"/>
    <w:rsid w:val="00994745"/>
    <w:rsid w:val="009A3161"/>
    <w:rsid w:val="009B5DB0"/>
    <w:rsid w:val="009D66EF"/>
    <w:rsid w:val="009E2740"/>
    <w:rsid w:val="009E4ACF"/>
    <w:rsid w:val="009F496C"/>
    <w:rsid w:val="009F6946"/>
    <w:rsid w:val="00A00165"/>
    <w:rsid w:val="00A01ABE"/>
    <w:rsid w:val="00A16774"/>
    <w:rsid w:val="00A251CA"/>
    <w:rsid w:val="00A2790B"/>
    <w:rsid w:val="00A3697D"/>
    <w:rsid w:val="00A416CC"/>
    <w:rsid w:val="00A43CD9"/>
    <w:rsid w:val="00A555FA"/>
    <w:rsid w:val="00A55A65"/>
    <w:rsid w:val="00A60D74"/>
    <w:rsid w:val="00A63F62"/>
    <w:rsid w:val="00A84298"/>
    <w:rsid w:val="00AA47AB"/>
    <w:rsid w:val="00AC0EFB"/>
    <w:rsid w:val="00AC29B0"/>
    <w:rsid w:val="00AD0F05"/>
    <w:rsid w:val="00AF247A"/>
    <w:rsid w:val="00B12243"/>
    <w:rsid w:val="00B24FF8"/>
    <w:rsid w:val="00B30C63"/>
    <w:rsid w:val="00B32EA5"/>
    <w:rsid w:val="00B33C00"/>
    <w:rsid w:val="00B43110"/>
    <w:rsid w:val="00B45553"/>
    <w:rsid w:val="00B51428"/>
    <w:rsid w:val="00B51C4A"/>
    <w:rsid w:val="00B656F5"/>
    <w:rsid w:val="00B6623D"/>
    <w:rsid w:val="00B66B19"/>
    <w:rsid w:val="00B67C93"/>
    <w:rsid w:val="00B70B77"/>
    <w:rsid w:val="00B74FBA"/>
    <w:rsid w:val="00B95053"/>
    <w:rsid w:val="00B954DF"/>
    <w:rsid w:val="00B957CF"/>
    <w:rsid w:val="00BA7E99"/>
    <w:rsid w:val="00C02B36"/>
    <w:rsid w:val="00C07E8C"/>
    <w:rsid w:val="00C15A25"/>
    <w:rsid w:val="00C31CAD"/>
    <w:rsid w:val="00C35A2A"/>
    <w:rsid w:val="00C37229"/>
    <w:rsid w:val="00C47586"/>
    <w:rsid w:val="00C702C6"/>
    <w:rsid w:val="00C722EE"/>
    <w:rsid w:val="00C94384"/>
    <w:rsid w:val="00CA45DA"/>
    <w:rsid w:val="00CB39DF"/>
    <w:rsid w:val="00CC7585"/>
    <w:rsid w:val="00CD10D8"/>
    <w:rsid w:val="00CD2C40"/>
    <w:rsid w:val="00CF1E9F"/>
    <w:rsid w:val="00CF3ACA"/>
    <w:rsid w:val="00D10C0C"/>
    <w:rsid w:val="00D1337D"/>
    <w:rsid w:val="00D21852"/>
    <w:rsid w:val="00D2735C"/>
    <w:rsid w:val="00D2742F"/>
    <w:rsid w:val="00D41171"/>
    <w:rsid w:val="00D4168B"/>
    <w:rsid w:val="00D66F56"/>
    <w:rsid w:val="00DA41CF"/>
    <w:rsid w:val="00DB36D9"/>
    <w:rsid w:val="00DC1A7D"/>
    <w:rsid w:val="00DD3CC8"/>
    <w:rsid w:val="00DE395A"/>
    <w:rsid w:val="00DF7B75"/>
    <w:rsid w:val="00E16A62"/>
    <w:rsid w:val="00E20A11"/>
    <w:rsid w:val="00E30046"/>
    <w:rsid w:val="00E33D3D"/>
    <w:rsid w:val="00E6115C"/>
    <w:rsid w:val="00E646BF"/>
    <w:rsid w:val="00E67D79"/>
    <w:rsid w:val="00E75F14"/>
    <w:rsid w:val="00E8151A"/>
    <w:rsid w:val="00EA2052"/>
    <w:rsid w:val="00EC2587"/>
    <w:rsid w:val="00EC78B3"/>
    <w:rsid w:val="00ED54B1"/>
    <w:rsid w:val="00EE1E63"/>
    <w:rsid w:val="00EE53BD"/>
    <w:rsid w:val="00EF2960"/>
    <w:rsid w:val="00EF4EEB"/>
    <w:rsid w:val="00EF612E"/>
    <w:rsid w:val="00F12628"/>
    <w:rsid w:val="00F1276A"/>
    <w:rsid w:val="00F253F4"/>
    <w:rsid w:val="00F4232D"/>
    <w:rsid w:val="00F42DD0"/>
    <w:rsid w:val="00F439C5"/>
    <w:rsid w:val="00F54FA0"/>
    <w:rsid w:val="00F55EB0"/>
    <w:rsid w:val="00F61A13"/>
    <w:rsid w:val="00F666E8"/>
    <w:rsid w:val="00F672E9"/>
    <w:rsid w:val="00F75427"/>
    <w:rsid w:val="00F8665F"/>
    <w:rsid w:val="00F87CC0"/>
    <w:rsid w:val="00F9654B"/>
    <w:rsid w:val="00FA6779"/>
    <w:rsid w:val="00FB36FF"/>
    <w:rsid w:val="00FB5033"/>
    <w:rsid w:val="00FC0485"/>
    <w:rsid w:val="00FC171B"/>
    <w:rsid w:val="00FD0A29"/>
    <w:rsid w:val="00FD33EF"/>
    <w:rsid w:val="00FD46CF"/>
    <w:rsid w:val="00FF0250"/>
    <w:rsid w:val="00FF6A77"/>
    <w:rsid w:val="0592584D"/>
    <w:rsid w:val="0DA354EE"/>
    <w:rsid w:val="123B34D1"/>
    <w:rsid w:val="124662D7"/>
    <w:rsid w:val="12BFAA11"/>
    <w:rsid w:val="1F705FF8"/>
    <w:rsid w:val="201D0877"/>
    <w:rsid w:val="21BBCE30"/>
    <w:rsid w:val="2590E6E3"/>
    <w:rsid w:val="26C417D6"/>
    <w:rsid w:val="2C17E006"/>
    <w:rsid w:val="2E8128DB"/>
    <w:rsid w:val="304FAC81"/>
    <w:rsid w:val="30BD4CF0"/>
    <w:rsid w:val="31FC919C"/>
    <w:rsid w:val="32C5B4ED"/>
    <w:rsid w:val="339F676C"/>
    <w:rsid w:val="3A95C1A2"/>
    <w:rsid w:val="48034838"/>
    <w:rsid w:val="483B6E3A"/>
    <w:rsid w:val="48F3C330"/>
    <w:rsid w:val="4CB21FA8"/>
    <w:rsid w:val="4F969DE5"/>
    <w:rsid w:val="529A7ECC"/>
    <w:rsid w:val="5318ABA7"/>
    <w:rsid w:val="56B63007"/>
    <w:rsid w:val="582E4C4A"/>
    <w:rsid w:val="5D0BF384"/>
    <w:rsid w:val="5E957D2F"/>
    <w:rsid w:val="688BBD71"/>
    <w:rsid w:val="69D5E84A"/>
    <w:rsid w:val="6A64EEF0"/>
    <w:rsid w:val="6A66A66B"/>
    <w:rsid w:val="6D4382DB"/>
    <w:rsid w:val="78687C53"/>
    <w:rsid w:val="78775423"/>
    <w:rsid w:val="7B3B4E7B"/>
    <w:rsid w:val="7C1DB5BD"/>
    <w:rsid w:val="7DE34AFE"/>
    <w:rsid w:val="7DFCE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A486A"/>
  <w15:chartTrackingRefBased/>
  <w15:docId w15:val="{C1441BC0-27DF-4A35-9BE2-452848010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29B0"/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15BB6"/>
    <w:pPr>
      <w:keepNext/>
      <w:keepLines/>
      <w:pBdr>
        <w:bottom w:val="single" w:sz="2" w:space="2" w:color="auto"/>
      </w:pBdr>
      <w:spacing w:before="320" w:after="480" w:line="240" w:lineRule="auto"/>
      <w:outlineLvl w:val="0"/>
    </w:pPr>
    <w:rPr>
      <w:rFonts w:ascii="Degular" w:eastAsiaTheme="majorEastAsia" w:hAnsi="Degular" w:cstheme="majorBidi"/>
      <w:color w:val="5B2088" w:themeColor="text2"/>
      <w:sz w:val="60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A573E"/>
    <w:pPr>
      <w:keepNext/>
      <w:keepLines/>
      <w:spacing w:before="240" w:after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1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0C0C"/>
    <w:pPr>
      <w:keepNext/>
      <w:keepLines/>
      <w:spacing w:before="240" w:line="240" w:lineRule="auto"/>
      <w:outlineLvl w:val="2"/>
    </w:pPr>
    <w:rPr>
      <w:rFonts w:eastAsiaTheme="majorEastAsia" w:cstheme="majorBidi"/>
      <w:b/>
      <w:color w:val="5B2088" w:themeColor="text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7E8C"/>
    <w:pPr>
      <w:keepNext/>
      <w:keepLines/>
      <w:spacing w:before="240"/>
      <w:outlineLvl w:val="3"/>
    </w:pPr>
    <w:rPr>
      <w:rFonts w:ascii="Albert Sans" w:eastAsiaTheme="majorEastAsia" w:hAnsi="Albert Sans" w:cstheme="majorBidi"/>
      <w:b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3E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5B2088" w:themeColor="text2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3E8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5B2088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3E8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043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3E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5B2088" w:themeColor="text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3E8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5B2088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BasicPageStyle">
    <w:name w:val="SC Basic Page Style"/>
    <w:basedOn w:val="Normal"/>
    <w:rsid w:val="00561472"/>
    <w:rPr>
      <w:rFonts w:ascii="Corbel" w:hAnsi="Corbel"/>
      <w:color w:val="000000" w:themeColor="text1"/>
      <w:sz w:val="80"/>
      <w:szCs w:val="80"/>
    </w:rPr>
  </w:style>
  <w:style w:type="paragraph" w:customStyle="1" w:styleId="SCPageHeader">
    <w:name w:val="SC Page Header"/>
    <w:basedOn w:val="Title"/>
    <w:rsid w:val="00561472"/>
    <w:pPr>
      <w:spacing w:before="240" w:line="360" w:lineRule="auto"/>
    </w:pPr>
    <w:rPr>
      <w:rFonts w:ascii="Corbel" w:hAnsi="Corbel"/>
      <w:color w:val="6B3374"/>
      <w:sz w:val="80"/>
      <w:szCs w:val="80"/>
    </w:rPr>
  </w:style>
  <w:style w:type="paragraph" w:styleId="Title">
    <w:name w:val="Title"/>
    <w:basedOn w:val="Normal"/>
    <w:next w:val="Normal"/>
    <w:link w:val="TitleChar"/>
    <w:uiPriority w:val="10"/>
    <w:qFormat/>
    <w:rsid w:val="00A416CC"/>
    <w:pPr>
      <w:spacing w:after="240" w:line="240" w:lineRule="auto"/>
      <w:contextualSpacing/>
    </w:pPr>
    <w:rPr>
      <w:rFonts w:asciiTheme="majorHAnsi" w:eastAsiaTheme="majorEastAsia" w:hAnsiTheme="majorHAnsi" w:cstheme="majorBidi"/>
      <w:b/>
      <w:color w:val="FFFFFF" w:themeColor="background2"/>
      <w:spacing w:val="-10"/>
      <w:sz w:val="8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16CC"/>
    <w:rPr>
      <w:rFonts w:asciiTheme="majorHAnsi" w:eastAsiaTheme="majorEastAsia" w:hAnsiTheme="majorHAnsi" w:cstheme="majorBidi"/>
      <w:b/>
      <w:color w:val="FFFFFF" w:themeColor="background2"/>
      <w:spacing w:val="-10"/>
      <w:sz w:val="88"/>
      <w:szCs w:val="56"/>
    </w:rPr>
  </w:style>
  <w:style w:type="paragraph" w:customStyle="1" w:styleId="SCSubHeader">
    <w:name w:val="SC Sub Header"/>
    <w:basedOn w:val="Heading1"/>
    <w:link w:val="SCSubHeaderChar"/>
    <w:rsid w:val="00561472"/>
    <w:pPr>
      <w:spacing w:line="360" w:lineRule="auto"/>
    </w:pPr>
    <w:rPr>
      <w:rFonts w:ascii="Arial" w:hAnsi="Arial" w:cs="Arial"/>
      <w:b/>
      <w:bCs/>
      <w:color w:val="6B3374"/>
      <w:sz w:val="40"/>
      <w:szCs w:val="40"/>
    </w:rPr>
  </w:style>
  <w:style w:type="character" w:customStyle="1" w:styleId="SCSubHeaderChar">
    <w:name w:val="SC Sub Header Char"/>
    <w:basedOn w:val="Heading1Char"/>
    <w:link w:val="SCSubHeader"/>
    <w:rsid w:val="00561472"/>
    <w:rPr>
      <w:rFonts w:ascii="Arial" w:eastAsiaTheme="majorEastAsia" w:hAnsi="Arial" w:cs="Arial"/>
      <w:b/>
      <w:bCs/>
      <w:color w:val="6B3374"/>
      <w:sz w:val="40"/>
      <w:szCs w:val="40"/>
    </w:rPr>
  </w:style>
  <w:style w:type="character" w:customStyle="1" w:styleId="Heading1Char">
    <w:name w:val="Heading 1 Char"/>
    <w:basedOn w:val="DefaultParagraphFont"/>
    <w:link w:val="Heading1"/>
    <w:uiPriority w:val="9"/>
    <w:rsid w:val="00415BB6"/>
    <w:rPr>
      <w:rFonts w:ascii="Degular" w:eastAsiaTheme="majorEastAsia" w:hAnsi="Degular" w:cstheme="majorBidi"/>
      <w:color w:val="5B2088" w:themeColor="text2"/>
      <w:sz w:val="60"/>
      <w:szCs w:val="32"/>
    </w:rPr>
  </w:style>
  <w:style w:type="paragraph" w:customStyle="1" w:styleId="SCBodyText">
    <w:name w:val="SC Body Text"/>
    <w:basedOn w:val="Normal"/>
    <w:rsid w:val="00561472"/>
    <w:rPr>
      <w:rFonts w:ascii="Arial" w:hAnsi="Arial" w:cs="Arial"/>
      <w:sz w:val="20"/>
    </w:rPr>
  </w:style>
  <w:style w:type="paragraph" w:customStyle="1" w:styleId="MainHeader2022">
    <w:name w:val="Main Header 2022"/>
    <w:basedOn w:val="Title"/>
    <w:link w:val="MainHeader2022Char"/>
    <w:rsid w:val="00561472"/>
    <w:pPr>
      <w:spacing w:before="360"/>
      <w:outlineLvl w:val="0"/>
    </w:pPr>
  </w:style>
  <w:style w:type="character" w:customStyle="1" w:styleId="MainHeader2022Char">
    <w:name w:val="Main Header 2022 Char"/>
    <w:basedOn w:val="TitleChar"/>
    <w:link w:val="MainHeader2022"/>
    <w:rsid w:val="00561472"/>
    <w:rPr>
      <w:rFonts w:asciiTheme="majorHAnsi" w:eastAsiaTheme="majorEastAsia" w:hAnsiTheme="majorHAnsi" w:cstheme="majorBidi"/>
      <w:b/>
      <w:color w:val="5B2088" w:themeColor="accent1"/>
      <w:spacing w:val="-10"/>
      <w:sz w:val="56"/>
      <w:szCs w:val="56"/>
    </w:rPr>
  </w:style>
  <w:style w:type="table" w:customStyle="1" w:styleId="StepChangebasictable">
    <w:name w:val="StepChange basic table"/>
    <w:basedOn w:val="TableNormal"/>
    <w:uiPriority w:val="99"/>
    <w:rsid w:val="00060958"/>
    <w:pPr>
      <w:spacing w:after="0" w:line="240" w:lineRule="auto"/>
    </w:pPr>
    <w:rPr>
      <w:rFonts w:ascii="Arial" w:hAnsi="Arial"/>
    </w:rPr>
    <w:tblPr/>
  </w:style>
  <w:style w:type="table" w:styleId="ListTable4-Accent1">
    <w:name w:val="List Table 4 Accent 1"/>
    <w:basedOn w:val="TableNormal"/>
    <w:uiPriority w:val="49"/>
    <w:rsid w:val="001E7CC4"/>
    <w:pPr>
      <w:spacing w:after="0" w:line="240" w:lineRule="auto"/>
    </w:pPr>
    <w:tblPr>
      <w:tblStyleRowBandSize w:val="1"/>
      <w:tblStyleColBandSize w:val="1"/>
      <w:tblBorders>
        <w:top w:val="single" w:sz="4" w:space="0" w:color="A058D8" w:themeColor="accent1" w:themeTint="99"/>
        <w:left w:val="single" w:sz="4" w:space="0" w:color="A058D8" w:themeColor="accent1" w:themeTint="99"/>
        <w:bottom w:val="single" w:sz="4" w:space="0" w:color="A058D8" w:themeColor="accent1" w:themeTint="99"/>
        <w:right w:val="single" w:sz="4" w:space="0" w:color="A058D8" w:themeColor="accent1" w:themeTint="99"/>
        <w:insideH w:val="single" w:sz="4" w:space="0" w:color="A058D8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2088" w:themeColor="accent1"/>
          <w:left w:val="single" w:sz="4" w:space="0" w:color="5B2088" w:themeColor="accent1"/>
          <w:bottom w:val="single" w:sz="4" w:space="0" w:color="5B2088" w:themeColor="accent1"/>
          <w:right w:val="single" w:sz="4" w:space="0" w:color="5B2088" w:themeColor="accent1"/>
          <w:insideH w:val="nil"/>
        </w:tcBorders>
        <w:shd w:val="clear" w:color="auto" w:fill="5B2088" w:themeFill="accent1"/>
      </w:tcPr>
    </w:tblStylePr>
    <w:tblStylePr w:type="lastRow">
      <w:rPr>
        <w:b/>
        <w:bCs/>
      </w:rPr>
      <w:tblPr/>
      <w:tcPr>
        <w:tcBorders>
          <w:top w:val="double" w:sz="4" w:space="0" w:color="A058D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C7F2" w:themeFill="accent1" w:themeFillTint="33"/>
      </w:tcPr>
    </w:tblStylePr>
    <w:tblStylePr w:type="band1Horz">
      <w:tblPr/>
      <w:tcPr>
        <w:shd w:val="clear" w:color="auto" w:fill="DFC7F2" w:themeFill="accent1" w:themeFillTint="33"/>
      </w:tcPr>
    </w:tblStylePr>
  </w:style>
  <w:style w:type="table" w:customStyle="1" w:styleId="StepChangeTable">
    <w:name w:val="StepChange Table"/>
    <w:basedOn w:val="TableNormal"/>
    <w:uiPriority w:val="99"/>
    <w:rsid w:val="001E7CC4"/>
    <w:pPr>
      <w:spacing w:after="0" w:line="240" w:lineRule="auto"/>
    </w:pPr>
    <w:rPr>
      <w:rFonts w:ascii="Arial" w:hAnsi="Arial"/>
    </w:rPr>
    <w:tblPr/>
    <w:tcPr>
      <w:shd w:val="clear" w:color="auto" w:fill="FFFFFF" w:themeFill="background2"/>
    </w:tcPr>
  </w:style>
  <w:style w:type="character" w:customStyle="1" w:styleId="Heading2Char">
    <w:name w:val="Heading 2 Char"/>
    <w:basedOn w:val="DefaultParagraphFont"/>
    <w:link w:val="Heading2"/>
    <w:uiPriority w:val="9"/>
    <w:rsid w:val="007A573E"/>
    <w:rPr>
      <w:rFonts w:asciiTheme="majorHAnsi" w:eastAsiaTheme="majorEastAsia" w:hAnsiTheme="majorHAnsi" w:cstheme="majorBidi"/>
      <w:b/>
      <w:color w:val="000000" w:themeColor="text1"/>
      <w:sz w:val="32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10C0C"/>
    <w:rPr>
      <w:rFonts w:eastAsiaTheme="majorEastAsia" w:cstheme="majorBidi"/>
      <w:b/>
      <w:color w:val="5B2088" w:themeColor="text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C07E8C"/>
    <w:rPr>
      <w:rFonts w:ascii="Albert Sans" w:eastAsiaTheme="majorEastAsia" w:hAnsi="Albert Sans" w:cstheme="majorBidi"/>
      <w:b/>
      <w:sz w:val="24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3E81"/>
    <w:rPr>
      <w:rFonts w:asciiTheme="majorHAnsi" w:eastAsiaTheme="majorEastAsia" w:hAnsiTheme="majorHAnsi" w:cstheme="majorBidi"/>
      <w:color w:val="5B2088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3E81"/>
    <w:rPr>
      <w:rFonts w:asciiTheme="majorHAnsi" w:eastAsiaTheme="majorEastAsia" w:hAnsiTheme="majorHAnsi" w:cstheme="majorBidi"/>
      <w:i/>
      <w:iCs/>
      <w:color w:val="5B2088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3E81"/>
    <w:rPr>
      <w:rFonts w:asciiTheme="majorHAnsi" w:eastAsiaTheme="majorEastAsia" w:hAnsiTheme="majorHAnsi" w:cstheme="majorBidi"/>
      <w:i/>
      <w:iCs/>
      <w:color w:val="2D1043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3E81"/>
    <w:rPr>
      <w:rFonts w:asciiTheme="majorHAnsi" w:eastAsiaTheme="majorEastAsia" w:hAnsiTheme="majorHAnsi" w:cstheme="majorBidi"/>
      <w:b/>
      <w:bCs/>
      <w:color w:val="5B2088" w:themeColor="text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3E81"/>
    <w:rPr>
      <w:rFonts w:asciiTheme="majorHAnsi" w:eastAsiaTheme="majorEastAsia" w:hAnsiTheme="majorHAnsi" w:cstheme="majorBidi"/>
      <w:b/>
      <w:bCs/>
      <w:i/>
      <w:iCs/>
      <w:color w:val="5B2088" w:themeColor="text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03E81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276A"/>
    <w:pPr>
      <w:numPr>
        <w:ilvl w:val="1"/>
      </w:numPr>
      <w:spacing w:line="240" w:lineRule="auto"/>
    </w:pPr>
    <w:rPr>
      <w:rFonts w:eastAsiaTheme="majorEastAsia" w:cstheme="majorBidi"/>
      <w:sz w:val="4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1276A"/>
    <w:rPr>
      <w:rFonts w:eastAsiaTheme="majorEastAsia" w:cstheme="majorBidi"/>
      <w:sz w:val="40"/>
      <w:szCs w:val="24"/>
    </w:rPr>
  </w:style>
  <w:style w:type="character" w:styleId="Strong">
    <w:name w:val="Strong"/>
    <w:basedOn w:val="DefaultParagraphFont"/>
    <w:uiPriority w:val="22"/>
    <w:qFormat/>
    <w:rsid w:val="00103E81"/>
    <w:rPr>
      <w:b/>
      <w:bCs/>
    </w:rPr>
  </w:style>
  <w:style w:type="character" w:styleId="Emphasis">
    <w:name w:val="Emphasis"/>
    <w:basedOn w:val="DefaultParagraphFont"/>
    <w:uiPriority w:val="20"/>
    <w:qFormat/>
    <w:rsid w:val="00103E81"/>
    <w:rPr>
      <w:i/>
      <w:iCs/>
    </w:rPr>
  </w:style>
  <w:style w:type="paragraph" w:styleId="NoSpacing">
    <w:name w:val="No Spacing"/>
    <w:uiPriority w:val="1"/>
    <w:qFormat/>
    <w:rsid w:val="00103E81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103E81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3E81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3E81"/>
    <w:pPr>
      <w:pBdr>
        <w:left w:val="single" w:sz="18" w:space="12" w:color="5B2088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2088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3E81"/>
    <w:rPr>
      <w:rFonts w:asciiTheme="majorHAnsi" w:eastAsiaTheme="majorEastAsia" w:hAnsiTheme="majorHAnsi" w:cstheme="majorBidi"/>
      <w:color w:val="5B2088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103E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03E81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03E81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103E81"/>
    <w:rPr>
      <w:b/>
      <w:bCs/>
      <w:smallCaps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03E81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103E81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561472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103E8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3E81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103E81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103E8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0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6C9"/>
  </w:style>
  <w:style w:type="paragraph" w:styleId="Footer">
    <w:name w:val="footer"/>
    <w:basedOn w:val="Normal"/>
    <w:link w:val="FooterChar"/>
    <w:uiPriority w:val="99"/>
    <w:unhideWhenUsed/>
    <w:rsid w:val="007E06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6C9"/>
  </w:style>
  <w:style w:type="table" w:styleId="MediumList2-Accent1">
    <w:name w:val="Medium List 2 Accent 1"/>
    <w:basedOn w:val="TableNormal"/>
    <w:uiPriority w:val="66"/>
    <w:rsid w:val="002468F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5B2088" w:themeColor="accent1"/>
        <w:left w:val="single" w:sz="8" w:space="0" w:color="5B2088" w:themeColor="accent1"/>
        <w:bottom w:val="single" w:sz="8" w:space="0" w:color="5B2088" w:themeColor="accent1"/>
        <w:right w:val="single" w:sz="8" w:space="0" w:color="5B2088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2088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2088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2088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2088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BAE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8BAE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Table7Colorful">
    <w:name w:val="List Table 7 Colorful"/>
    <w:basedOn w:val="TableNormal"/>
    <w:uiPriority w:val="52"/>
    <w:rsid w:val="002468F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FA6779"/>
    <w:pPr>
      <w:ind w:left="720"/>
      <w:contextualSpacing/>
    </w:pPr>
  </w:style>
  <w:style w:type="paragraph" w:customStyle="1" w:styleId="BackPageHeader">
    <w:name w:val="Back Page Header"/>
    <w:basedOn w:val="Normal"/>
    <w:link w:val="BackPageHeaderChar"/>
    <w:qFormat/>
    <w:rsid w:val="00A555FA"/>
    <w:pPr>
      <w:spacing w:line="240" w:lineRule="auto"/>
    </w:pPr>
    <w:rPr>
      <w:rFonts w:asciiTheme="majorHAnsi" w:hAnsiTheme="majorHAnsi"/>
      <w:noProof/>
      <w:color w:val="FFFFFF" w:themeColor="background1"/>
      <w:sz w:val="48"/>
      <w:szCs w:val="48"/>
    </w:rPr>
  </w:style>
  <w:style w:type="character" w:customStyle="1" w:styleId="BackPageHeaderChar">
    <w:name w:val="Back Page Header Char"/>
    <w:basedOn w:val="DefaultParagraphFont"/>
    <w:link w:val="BackPageHeader"/>
    <w:rsid w:val="00A555FA"/>
    <w:rPr>
      <w:rFonts w:asciiTheme="majorHAnsi" w:hAnsiTheme="majorHAnsi"/>
      <w:noProof/>
      <w:color w:val="FFFFFF" w:themeColor="background1"/>
      <w:sz w:val="48"/>
      <w:szCs w:val="48"/>
    </w:rPr>
  </w:style>
  <w:style w:type="paragraph" w:customStyle="1" w:styleId="Whitenormaltext">
    <w:name w:val="White normal text"/>
    <w:basedOn w:val="Normal"/>
    <w:link w:val="WhitenormaltextChar"/>
    <w:qFormat/>
    <w:rsid w:val="00A555FA"/>
    <w:pPr>
      <w:ind w:right="4536"/>
    </w:pPr>
    <w:rPr>
      <w:noProof/>
      <w:color w:val="FFFFFF" w:themeColor="background1"/>
      <w:lang w:val="en-US"/>
    </w:rPr>
  </w:style>
  <w:style w:type="character" w:customStyle="1" w:styleId="WhitenormaltextChar">
    <w:name w:val="White normal text Char"/>
    <w:basedOn w:val="DefaultParagraphFont"/>
    <w:link w:val="Whitenormaltext"/>
    <w:rsid w:val="00A555FA"/>
    <w:rPr>
      <w:noProof/>
      <w:color w:val="FFFFFF" w:themeColor="background1"/>
      <w:sz w:val="24"/>
      <w:lang w:val="en-US"/>
    </w:rPr>
  </w:style>
  <w:style w:type="table" w:styleId="TableGrid">
    <w:name w:val="Table Grid"/>
    <w:aliases w:val="Stepchange table"/>
    <w:basedOn w:val="TableNormal"/>
    <w:uiPriority w:val="59"/>
    <w:rsid w:val="00EC258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left"/>
      </w:pPr>
      <w:tblPr/>
      <w:tcPr>
        <w:shd w:val="clear" w:color="auto" w:fill="FFFFFF" w:themeFill="background2"/>
        <w:vAlign w:val="center"/>
      </w:tcPr>
    </w:tblStylePr>
  </w:style>
  <w:style w:type="table" w:customStyle="1" w:styleId="Stepchangetable1">
    <w:name w:val="Stepchange table1"/>
    <w:basedOn w:val="TableNormal"/>
    <w:next w:val="TableGrid"/>
    <w:uiPriority w:val="59"/>
    <w:rsid w:val="00C31CA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left"/>
      </w:pPr>
      <w:tblPr/>
      <w:tcPr>
        <w:shd w:val="clear" w:color="auto" w:fill="FFFFFF" w:themeFill="background2"/>
        <w:vAlign w:val="center"/>
      </w:tcPr>
    </w:tblStylePr>
  </w:style>
  <w:style w:type="character" w:customStyle="1" w:styleId="normaltextrun">
    <w:name w:val="normaltextrun"/>
    <w:basedOn w:val="DefaultParagraphFont"/>
    <w:rsid w:val="00EA2052"/>
  </w:style>
  <w:style w:type="character" w:customStyle="1" w:styleId="eop">
    <w:name w:val="eop"/>
    <w:basedOn w:val="DefaultParagraphFont"/>
    <w:rsid w:val="00EA2052"/>
  </w:style>
  <w:style w:type="character" w:styleId="CommentReference">
    <w:name w:val="annotation reference"/>
    <w:basedOn w:val="DefaultParagraphFont"/>
    <w:uiPriority w:val="99"/>
    <w:semiHidden/>
    <w:unhideWhenUsed/>
    <w:rsid w:val="00CB39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39DF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39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39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39DF"/>
    <w:rPr>
      <w:b/>
      <w:bCs/>
    </w:rPr>
  </w:style>
  <w:style w:type="paragraph" w:styleId="Revision">
    <w:name w:val="Revision"/>
    <w:hidden/>
    <w:uiPriority w:val="99"/>
    <w:semiHidden/>
    <w:rsid w:val="000544E8"/>
    <w:pPr>
      <w:spacing w:after="0" w:line="240" w:lineRule="auto"/>
    </w:pPr>
    <w:rPr>
      <w:sz w:val="24"/>
    </w:rPr>
  </w:style>
  <w:style w:type="character" w:styleId="Mention">
    <w:name w:val="Mention"/>
    <w:basedOn w:val="DefaultParagraphFont"/>
    <w:uiPriority w:val="99"/>
    <w:unhideWhenUsed/>
    <w:rsid w:val="000544E8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A17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8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nktr.ee/stepchangedebtcharity" TargetMode="External"/><Relationship Id="rId18" Type="http://schemas.openxmlformats.org/officeDocument/2006/relationships/hyperlink" Target="https://www.facebook.com/stepchangedebtcharity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s://www.stepchange.org/debt-awareness-week.aspx?utm_source=partner-socials&amp;utm_medium=referral&amp;utm_campaign=daw2026" TargetMode="External"/><Relationship Id="rId17" Type="http://schemas.openxmlformats.org/officeDocument/2006/relationships/hyperlink" Target="https://linktr.ee/stepchangedebtcharity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tiktok.com/@stepchange/video/760571379471876431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reddit.com/r/UKPersonalFinance/comments/17oze53/ama_were_stepchange_the_uks_largest_debt_charity/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nstagram.com/stepchangecharity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rym\Downloads\StepChange_Word_Template_No_Cover.dotx" TargetMode="External"/></Relationships>
</file>

<file path=word/theme/theme1.xml><?xml version="1.0" encoding="utf-8"?>
<a:theme xmlns:a="http://schemas.openxmlformats.org/drawingml/2006/main" name="StepChange-Brand-Theme-2023">
  <a:themeElements>
    <a:clrScheme name="StepChange Brand Colours 2023">
      <a:dk1>
        <a:sysClr val="windowText" lastClr="000000"/>
      </a:dk1>
      <a:lt1>
        <a:srgbClr val="FFFFFF"/>
      </a:lt1>
      <a:dk2>
        <a:srgbClr val="5B2088"/>
      </a:dk2>
      <a:lt2>
        <a:srgbClr val="FFFFFF"/>
      </a:lt2>
      <a:accent1>
        <a:srgbClr val="5B2088"/>
      </a:accent1>
      <a:accent2>
        <a:srgbClr val="FF7747"/>
      </a:accent2>
      <a:accent3>
        <a:srgbClr val="FFA70D"/>
      </a:accent3>
      <a:accent4>
        <a:srgbClr val="EE78D4"/>
      </a:accent4>
      <a:accent5>
        <a:srgbClr val="26997E"/>
      </a:accent5>
      <a:accent6>
        <a:srgbClr val="AD7D3F"/>
      </a:accent6>
      <a:hlink>
        <a:srgbClr val="0563C1"/>
      </a:hlink>
      <a:folHlink>
        <a:srgbClr val="FF7747"/>
      </a:folHlink>
    </a:clrScheme>
    <a:fontScheme name="StepChange Brand Fonts 2023">
      <a:majorFont>
        <a:latin typeface="Degular"/>
        <a:ea typeface=""/>
        <a:cs typeface=""/>
      </a:majorFont>
      <a:minorFont>
        <a:latin typeface="Albert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epChange-Brand-Theme-2023" id="{AB43D851-B5F4-4C72-B580-FA23A4275B92}" vid="{D202AA5B-CF8D-404E-8201-9D917B44D07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2023-05-12T00:00:00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9486BE39678549AC58CA037A127A2F" ma:contentTypeVersion="16" ma:contentTypeDescription="Create a new document." ma:contentTypeScope="" ma:versionID="014a0c76764446e358137eb52e505f78">
  <xsd:schema xmlns:xsd="http://www.w3.org/2001/XMLSchema" xmlns:xs="http://www.w3.org/2001/XMLSchema" xmlns:p="http://schemas.microsoft.com/office/2006/metadata/properties" xmlns:ns2="b61f17ee-8656-4f79-8c4c-d834bc3d8790" xmlns:ns3="b7e36e87-2eab-4bc2-a8ac-0ccfa0431f5f" targetNamespace="http://schemas.microsoft.com/office/2006/metadata/properties" ma:root="true" ma:fieldsID="05f68a514c2b2613c2d710e6975704ff" ns2:_="" ns3:_="">
    <xsd:import namespace="b61f17ee-8656-4f79-8c4c-d834bc3d8790"/>
    <xsd:import namespace="b7e36e87-2eab-4bc2-a8ac-0ccfa0431f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f17ee-8656-4f79-8c4c-d834bc3d87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b93c52f-c135-4214-b190-88c4f0ab5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36e87-2eab-4bc2-a8ac-0ccfa0431f5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9f5018c-d932-46d2-9f7f-10fa6b9f16b5}" ma:internalName="TaxCatchAll" ma:showField="CatchAllData" ma:web="b7e36e87-2eab-4bc2-a8ac-0ccfa0431f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e36e87-2eab-4bc2-a8ac-0ccfa0431f5f" xsi:nil="true"/>
    <lcf76f155ced4ddcb4097134ff3c332f xmlns="b61f17ee-8656-4f79-8c4c-d834bc3d8790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75DCCC-36E1-46CF-BF3E-09D4E819059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9B03F7-303F-46C1-B322-E638B5FFB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1f17ee-8656-4f79-8c4c-d834bc3d8790"/>
    <ds:schemaRef ds:uri="b7e36e87-2eab-4bc2-a8ac-0ccfa0431f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DFB15-AABE-4F55-B477-6791B6E59B9B}">
  <ds:schemaRefs>
    <ds:schemaRef ds:uri="http://schemas.microsoft.com/office/2006/metadata/properties"/>
    <ds:schemaRef ds:uri="http://schemas.microsoft.com/office/infopath/2007/PartnerControls"/>
    <ds:schemaRef ds:uri="b7e36e87-2eab-4bc2-a8ac-0ccfa0431f5f"/>
    <ds:schemaRef ds:uri="b61f17ee-8656-4f79-8c4c-d834bc3d8790"/>
  </ds:schemaRefs>
</ds:datastoreItem>
</file>

<file path=customXml/itemProps5.xml><?xml version="1.0" encoding="utf-8"?>
<ds:datastoreItem xmlns:ds="http://schemas.openxmlformats.org/officeDocument/2006/customXml" ds:itemID="{30AED919-4E46-45E0-AB48-872B982A5B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StepChange_Word_Template_No_Cover</Template>
  <TotalTime>4</TotalTime>
  <Pages>1</Pages>
  <Words>428</Words>
  <Characters>2142</Characters>
  <Application>Microsoft Office Word</Application>
  <DocSecurity>0</DocSecurity>
  <Lines>48</Lines>
  <Paragraphs>42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here</dc:title>
  <dc:subject/>
  <dc:creator>Rory Marshall</dc:creator>
  <cp:keywords/>
  <dc:description/>
  <cp:lastModifiedBy>Rebecca Angle</cp:lastModifiedBy>
  <cp:revision>29</cp:revision>
  <dcterms:created xsi:type="dcterms:W3CDTF">2026-02-19T11:04:00Z</dcterms:created>
  <dcterms:modified xsi:type="dcterms:W3CDTF">2026-02-24T13:09:00Z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0x010100F19486BE39678549AC58CA037A127A2F</vt:lpwstr>
  </property>
  <property fmtid="{D5CDD505-2E9C-101B-9397-08002B2CF9AE}" pid="3" name="MediaServiceImageTags">
    <vt:lpwstr/>
  </property>
</Properties>
</file>